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CE96EA" w14:textId="62249088" w:rsidR="00BA00AB" w:rsidRDefault="00D4306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PYKMERE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fl.1492-7)</w:t>
      </w:r>
    </w:p>
    <w:p w14:paraId="2FC99284" w14:textId="145C26E8" w:rsidR="00D4306B" w:rsidRDefault="00D4306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Cutler.</w:t>
      </w:r>
    </w:p>
    <w:p w14:paraId="2E4D4CCD" w14:textId="668828FD" w:rsidR="00D4306B" w:rsidRDefault="00D4306B" w:rsidP="009139A6">
      <w:pPr>
        <w:pStyle w:val="NoSpacing"/>
        <w:rPr>
          <w:rFonts w:cs="Times New Roman"/>
          <w:szCs w:val="24"/>
        </w:rPr>
      </w:pPr>
    </w:p>
    <w:p w14:paraId="10996DEB" w14:textId="691A9B72" w:rsidR="00D4306B" w:rsidRDefault="00D4306B" w:rsidP="009139A6">
      <w:pPr>
        <w:pStyle w:val="NoSpacing"/>
        <w:rPr>
          <w:rFonts w:cs="Times New Roman"/>
          <w:szCs w:val="24"/>
        </w:rPr>
      </w:pPr>
    </w:p>
    <w:p w14:paraId="3CCA64C4" w14:textId="7A6F16F5" w:rsidR="00D4306B" w:rsidRDefault="00D4306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1492-3</w:t>
      </w:r>
      <w:r>
        <w:rPr>
          <w:rFonts w:cs="Times New Roman"/>
          <w:szCs w:val="24"/>
        </w:rPr>
        <w:tab/>
        <w:t>He was Senior Warden of the Cutlers’ Company.</w:t>
      </w:r>
    </w:p>
    <w:p w14:paraId="12D0B44F" w14:textId="6814B991" w:rsidR="00D4306B" w:rsidRDefault="00D4306B" w:rsidP="00D4306B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(“History of the Cutlers’ Company of London and of the Minor Cutlery Crafts, With Biographical Notices of Early London Cutlers” by Charles Welch </w:t>
      </w:r>
      <w:proofErr w:type="spellStart"/>
      <w:r>
        <w:rPr>
          <w:rFonts w:eastAsia="Times New Roman" w:cs="Times New Roman"/>
          <w:szCs w:val="24"/>
        </w:rPr>
        <w:t>vol.I</w:t>
      </w:r>
      <w:proofErr w:type="spellEnd"/>
      <w:r>
        <w:rPr>
          <w:rFonts w:eastAsia="Times New Roman" w:cs="Times New Roman"/>
          <w:szCs w:val="24"/>
        </w:rPr>
        <w:t xml:space="preserve"> published by the Cutlers’ Company 1916 p.245)</w:t>
      </w:r>
    </w:p>
    <w:p w14:paraId="7E1FDFFD" w14:textId="3E483C10" w:rsidR="00D4306B" w:rsidRDefault="00D4306B" w:rsidP="00D4306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        1496-7</w:t>
      </w:r>
      <w:r>
        <w:rPr>
          <w:rFonts w:eastAsia="Times New Roman" w:cs="Times New Roman"/>
          <w:szCs w:val="24"/>
        </w:rPr>
        <w:tab/>
        <w:t>He was Junior Warden.   (ibid.)</w:t>
      </w:r>
    </w:p>
    <w:p w14:paraId="74350582" w14:textId="31213055" w:rsidR="00D4306B" w:rsidRDefault="00D4306B" w:rsidP="00D4306B">
      <w:pPr>
        <w:pStyle w:val="NoSpacing"/>
        <w:rPr>
          <w:rFonts w:eastAsia="Times New Roman" w:cs="Times New Roman"/>
          <w:szCs w:val="24"/>
        </w:rPr>
      </w:pPr>
    </w:p>
    <w:p w14:paraId="6147FA21" w14:textId="2153A83F" w:rsidR="00D4306B" w:rsidRDefault="00D4306B" w:rsidP="00D4306B">
      <w:pPr>
        <w:pStyle w:val="NoSpacing"/>
        <w:rPr>
          <w:rFonts w:eastAsia="Times New Roman" w:cs="Times New Roman"/>
          <w:szCs w:val="24"/>
        </w:rPr>
      </w:pPr>
    </w:p>
    <w:p w14:paraId="216A2DB7" w14:textId="58344830" w:rsidR="00D4306B" w:rsidRPr="00D4306B" w:rsidRDefault="00D4306B" w:rsidP="00D4306B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</w:rPr>
        <w:t>16 January 2023</w:t>
      </w:r>
    </w:p>
    <w:sectPr w:rsidR="00D4306B" w:rsidRPr="00D4306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AAC1B2" w14:textId="77777777" w:rsidR="00D4306B" w:rsidRDefault="00D4306B" w:rsidP="009139A6">
      <w:r>
        <w:separator/>
      </w:r>
    </w:p>
  </w:endnote>
  <w:endnote w:type="continuationSeparator" w:id="0">
    <w:p w14:paraId="74507028" w14:textId="77777777" w:rsidR="00D4306B" w:rsidRDefault="00D4306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AF86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07E5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6EA5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8075D0" w14:textId="77777777" w:rsidR="00D4306B" w:rsidRDefault="00D4306B" w:rsidP="009139A6">
      <w:r>
        <w:separator/>
      </w:r>
    </w:p>
  </w:footnote>
  <w:footnote w:type="continuationSeparator" w:id="0">
    <w:p w14:paraId="498BA356" w14:textId="77777777" w:rsidR="00D4306B" w:rsidRDefault="00D4306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C180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5D6C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3201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306B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4306B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307DA6"/>
  <w15:chartTrackingRefBased/>
  <w15:docId w15:val="{1713B7D1-E469-4292-AC17-0138C5CEF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56</Words>
  <Characters>323</Characters>
  <Application>Microsoft Office Word</Application>
  <DocSecurity>0</DocSecurity>
  <Lines>2</Lines>
  <Paragraphs>1</Paragraphs>
  <ScaleCrop>false</ScaleCrop>
  <Company/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2023-01-16T10:54:00Z</dcterms:created>
  <dcterms:modified xsi:type="dcterms:W3CDTF">2023-01-16T10:56:00Z</dcterms:modified>
</cp:coreProperties>
</file>